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Waverley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Waverley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Waverley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Waverley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Waverley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Waverley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Waverley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Waverley is estimated to be </w:t>
      </w:r>
      <w:r w:rsidRPr="00773DF7">
        <w:rPr>
          <w:rFonts w:ascii="Libre Franklin Light" w:eastAsia="Times New Roman" w:hAnsi="Libre Franklin Light" w:cs="Calibri Light"/>
          <w:b/>
          <w:bCs/>
          <w:color w:val="C45911" w:themeColor="accent2" w:themeShade="BF"/>
        </w:rPr>
        <w:t xml:space="preserve">£1,688,872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Waverley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Waverley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Waverley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Waverley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ver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Waverley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ver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Waverley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Waverley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ver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Waverley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Waverley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Waverley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Waverley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Waverley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Waverley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£1,688,872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Waverley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£27,509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£568,901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£40,754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£21,014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£1,019,232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£1,688,872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Waverley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Waverley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Waverley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Waverley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Waverley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Waverley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Waverley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Waverley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Waverley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Waverley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Waverley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Waverley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596DCAD-0881-46D6-98A6-EB878FE1DAC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